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6BFA4" w14:textId="77D5065C" w:rsidR="00261D8E" w:rsidRPr="007F5131" w:rsidRDefault="003848B2">
      <w:pPr>
        <w:pStyle w:val="Standard"/>
        <w:jc w:val="right"/>
        <w:rPr>
          <w:rFonts w:cs="Times New Roman"/>
        </w:rPr>
      </w:pPr>
      <w:r w:rsidRPr="007F5131">
        <w:rPr>
          <w:rFonts w:cs="Times New Roman"/>
        </w:rPr>
        <w:tab/>
      </w:r>
      <w:r w:rsidRPr="007F5131">
        <w:rPr>
          <w:rFonts w:cs="Times New Roman"/>
        </w:rPr>
        <w:tab/>
      </w:r>
      <w:r w:rsidRPr="007F5131">
        <w:rPr>
          <w:rFonts w:cs="Times New Roman"/>
        </w:rPr>
        <w:tab/>
      </w:r>
      <w:r w:rsidRPr="007F5131">
        <w:rPr>
          <w:rFonts w:cs="Times New Roman"/>
        </w:rPr>
        <w:tab/>
      </w:r>
      <w:r w:rsidRPr="007F5131">
        <w:rPr>
          <w:rFonts w:cs="Times New Roman"/>
        </w:rPr>
        <w:tab/>
      </w:r>
      <w:r w:rsidRPr="007F5131">
        <w:rPr>
          <w:rFonts w:cs="Times New Roman"/>
        </w:rPr>
        <w:tab/>
      </w:r>
      <w:r w:rsidRPr="007F5131">
        <w:rPr>
          <w:rFonts w:cs="Times New Roman"/>
        </w:rPr>
        <w:tab/>
      </w:r>
      <w:r w:rsidRPr="007F5131">
        <w:rPr>
          <w:rFonts w:cs="Times New Roman"/>
        </w:rPr>
        <w:tab/>
      </w:r>
      <w:r w:rsidRPr="007F5131">
        <w:rPr>
          <w:rFonts w:cs="Times New Roman"/>
        </w:rPr>
        <w:tab/>
        <w:t>Załącznik nr</w:t>
      </w:r>
      <w:r w:rsidR="007F5131">
        <w:rPr>
          <w:rFonts w:cs="Times New Roman"/>
        </w:rPr>
        <w:t xml:space="preserve"> ,,,</w:t>
      </w:r>
      <w:r w:rsidRPr="007F5131">
        <w:rPr>
          <w:rFonts w:cs="Times New Roman"/>
        </w:rPr>
        <w:t xml:space="preserve"> do SIWZ</w:t>
      </w:r>
    </w:p>
    <w:p w14:paraId="60A2D2F7" w14:textId="77777777" w:rsidR="00261D8E" w:rsidRPr="007F5131" w:rsidRDefault="003848B2">
      <w:pPr>
        <w:pStyle w:val="Standard"/>
        <w:rPr>
          <w:rFonts w:cs="Times New Roman"/>
        </w:rPr>
      </w:pPr>
      <w:r w:rsidRPr="007F5131">
        <w:rPr>
          <w:rFonts w:cs="Times New Roman"/>
        </w:rPr>
        <w:t>Gmina Koźminek</w:t>
      </w:r>
    </w:p>
    <w:p w14:paraId="61842625" w14:textId="77777777" w:rsidR="00261D8E" w:rsidRPr="007F5131" w:rsidRDefault="003848B2">
      <w:pPr>
        <w:pStyle w:val="Standard"/>
        <w:jc w:val="center"/>
        <w:rPr>
          <w:rFonts w:cs="Times New Roman"/>
        </w:rPr>
      </w:pPr>
      <w:r w:rsidRPr="007F5131">
        <w:rPr>
          <w:rFonts w:cs="Times New Roman"/>
        </w:rPr>
        <w:t>Wykaz wiat przystankowych</w:t>
      </w:r>
    </w:p>
    <w:p w14:paraId="25B8402C" w14:textId="77777777" w:rsidR="00261D8E" w:rsidRPr="007F5131" w:rsidRDefault="00261D8E">
      <w:pPr>
        <w:pStyle w:val="Standard"/>
        <w:rPr>
          <w:rFonts w:cs="Times New Roman"/>
        </w:rPr>
      </w:pPr>
    </w:p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1330"/>
        <w:gridCol w:w="851"/>
        <w:gridCol w:w="1559"/>
        <w:gridCol w:w="2268"/>
        <w:gridCol w:w="1843"/>
        <w:gridCol w:w="1701"/>
      </w:tblGrid>
      <w:tr w:rsidR="00261D8E" w:rsidRPr="007F5131" w14:paraId="43234577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28C96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Lp.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81D9A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Rodzaj</w:t>
            </w:r>
          </w:p>
          <w:p w14:paraId="56745EE2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drogi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8D7F2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Nr drogi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14291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Miejscowość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3A4D8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Lokalizacja</w:t>
            </w:r>
          </w:p>
          <w:p w14:paraId="6467C915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przystanku</w:t>
            </w:r>
          </w:p>
          <w:p w14:paraId="7C9A29EE" w14:textId="77777777" w:rsidR="00261D8E" w:rsidRPr="007F5131" w:rsidRDefault="00261D8E">
            <w:pPr>
              <w:pStyle w:val="TableContents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7809A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Rodzaj</w:t>
            </w:r>
          </w:p>
          <w:p w14:paraId="6F1D7892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przystanku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77711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Strona</w:t>
            </w:r>
          </w:p>
          <w:p w14:paraId="2B8FB519" w14:textId="77777777" w:rsidR="00261D8E" w:rsidRPr="007F5131" w:rsidRDefault="003848B2">
            <w:pPr>
              <w:pStyle w:val="TableContents"/>
              <w:jc w:val="center"/>
              <w:rPr>
                <w:rFonts w:cs="Times New Roman"/>
              </w:rPr>
            </w:pPr>
            <w:r w:rsidRPr="007F5131">
              <w:rPr>
                <w:rFonts w:cs="Times New Roman"/>
              </w:rPr>
              <w:t>drogi (poruszając się w kierunku od Koźminka)</w:t>
            </w:r>
          </w:p>
        </w:tc>
      </w:tr>
      <w:tr w:rsidR="00261D8E" w:rsidRPr="007F5131" w14:paraId="4BFF6D7C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CC7B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6770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wojewódzka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0D5D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471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900A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Dębsko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A2B2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Dębsko wieś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765F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EAD6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71AE3CF3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180DC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676E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wojewódzka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D0277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471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47B0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Tymianek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18A2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Tymianek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E9BC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A899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prawa </w:t>
            </w:r>
          </w:p>
        </w:tc>
      </w:tr>
      <w:tr w:rsidR="00261D8E" w:rsidRPr="007F5131" w14:paraId="7E07B772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652C37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3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E103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wojewódzka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1372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471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E4C2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Słowiki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C64B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Słowiki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06D3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AB25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prawa </w:t>
            </w:r>
          </w:p>
        </w:tc>
      </w:tr>
      <w:tr w:rsidR="00261D8E" w:rsidRPr="007F5131" w14:paraId="0D2BBAD5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5917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96DC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wojewódzka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60B7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471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A2C4B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Pietrzyków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0D32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Pietrzyków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16DF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54F2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prawa </w:t>
            </w:r>
          </w:p>
        </w:tc>
      </w:tr>
      <w:tr w:rsidR="00261D8E" w:rsidRPr="007F5131" w14:paraId="3DAAE78D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B417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5.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C368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46B8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4594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ED4E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Emilianów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A296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Emilianów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B3814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35C5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prawa </w:t>
            </w:r>
          </w:p>
        </w:tc>
      </w:tr>
      <w:tr w:rsidR="00261D8E" w:rsidRPr="007F5131" w14:paraId="13B8D374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1D38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6.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DC56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BD47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4594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1D7F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Sokołówka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C7855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Sokołówka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3F7B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2BA1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prawa </w:t>
            </w:r>
          </w:p>
        </w:tc>
      </w:tr>
      <w:tr w:rsidR="00261D8E" w:rsidRPr="007F5131" w14:paraId="2AF0119A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4C23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7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C615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050B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4594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5D9E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Sokołówka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4F65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Sokołówka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C354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41F4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lewa </w:t>
            </w:r>
          </w:p>
        </w:tc>
      </w:tr>
      <w:tr w:rsidR="00261D8E" w:rsidRPr="007F5131" w14:paraId="589DB294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006A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8.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B257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9B51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4594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F582F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Młynisko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EBD8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Młynisko 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A0F4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180C5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Prawa </w:t>
            </w:r>
          </w:p>
        </w:tc>
      </w:tr>
      <w:tr w:rsidR="00261D8E" w:rsidRPr="007F5131" w14:paraId="7333CB7E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8BD4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9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2C4C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4F58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4594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BAB5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Młynisko  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8C8A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Młynisko II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764C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2B8A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prawa </w:t>
            </w:r>
          </w:p>
        </w:tc>
      </w:tr>
      <w:tr w:rsidR="00261D8E" w:rsidRPr="007F5131" w14:paraId="5396DC36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28A4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10.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F6FA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C2E4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4609 P 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8C30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Koźminek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F67F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ul. Nakwasińska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563C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271D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1E55DFF0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AF4E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11.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25AB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E468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4609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4065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Nowy Nakwasin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480B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Nowy Nakwasin - Szkoła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AB40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9A90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6C9DA2F8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CB9B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12.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DEF9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E01C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4609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5E09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Bogdanów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64EEE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Bogdanów 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2DA75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</w:t>
            </w:r>
            <w:r w:rsidRPr="007F5131">
              <w:rPr>
                <w:rFonts w:cs="Times New Roman"/>
              </w:rPr>
              <w:t>oszklona,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8F6B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66D53DE8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1F1C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13.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5A93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9DDA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4609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82EF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Bogdanów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DE25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Bogdanów II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1EB9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6F51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58BD0F09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4E34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14.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0914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34E1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4609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8237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Stary Nakwasin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A4AAC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Stary Nakwasin 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75587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D8E45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52FA8426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6AAE7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15.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7499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E1DD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4609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EC673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Stary Nakwasin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FE70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Stary Nakwasin II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F70D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85B1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1C615203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C920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16.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9EEE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FEDB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4617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F435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Smółki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86EB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Smółki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1BA50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murowana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74C9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2C32E712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3EFD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17.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3FDA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658D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4617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A146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Agnieszków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DA26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Agnieszków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B8A2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murowana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0D4D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07FE175D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D76DA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18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5E6B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11F4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4620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89E2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Oszczeklin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76DE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Oszczeklin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80BBF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murowana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B7ECA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302EF07D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2FEB7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19.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2783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4B3E1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4615P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A878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Złotniki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DE0D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Złotniki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87F8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murowana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1914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1E66B132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CBEE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20.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3A4E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A836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4615P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0749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Ksawerów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6959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Ksawerów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55A3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727E5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06EC3D7B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884D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21.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DC08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F649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1D5A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Gać Pawęzowa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D8237" w14:textId="79705E12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Ga</w:t>
            </w:r>
            <w:r w:rsidR="008E2559">
              <w:rPr>
                <w:rFonts w:cs="Times New Roman"/>
              </w:rPr>
              <w:t>ć</w:t>
            </w:r>
            <w:r w:rsidRPr="007F5131">
              <w:rPr>
                <w:rFonts w:cs="Times New Roman"/>
              </w:rPr>
              <w:t xml:space="preserve"> Pawęzowa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9541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AF31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lewa </w:t>
            </w:r>
          </w:p>
        </w:tc>
      </w:tr>
      <w:tr w:rsidR="00261D8E" w:rsidRPr="007F5131" w14:paraId="40449E27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F4AC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22.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4D63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AC39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4615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F2A6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Nowy Karolew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9F55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Nowy Karolew II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5576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7EE7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33D9DE09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4243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23.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E615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84CA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4615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054B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Gać Kaliska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DD77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Gać Kaliska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F0409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B599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18CC49F0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7DEB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24.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86F2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ECB5A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4615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1D85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Moskurnia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5EB3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Moskurnia 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E1DE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Wiata oszklona,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E479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0E92CB18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D41D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25.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4DF0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BBFED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4615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CFB2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Moskurnia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B56E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Moskurnia II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229B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oszklona, zatoka autobusowa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85CF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4705AB6F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61217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26.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0C2F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34F1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4616P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D563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Moskurnia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51F677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Moskurnia 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915B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1CE57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67E878AA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E944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27.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AF7D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254E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4616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040C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Moskurnia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17C0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Moskurnia II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0678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F414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73D997F3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A083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28.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A2CD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77F3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4639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90B1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Chodybki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C747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Chodybki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4BADC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murowana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7656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16B0E479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7315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29.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C144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364A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7A1C1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Chodybki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5412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Chodybki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14CF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334E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prawa</w:t>
            </w:r>
          </w:p>
        </w:tc>
      </w:tr>
      <w:tr w:rsidR="00261D8E" w:rsidRPr="007F5131" w14:paraId="3BBE324B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9C10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lastRenderedPageBreak/>
              <w:t>30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F504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6D397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0FF2A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Chodybki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C4C8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Chodybki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71A84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234BF" w14:textId="77777777" w:rsidR="00261D8E" w:rsidRPr="007F5131" w:rsidRDefault="00261D8E">
            <w:pPr>
              <w:pStyle w:val="TableContents"/>
              <w:rPr>
                <w:rFonts w:cs="Times New Roman"/>
              </w:rPr>
            </w:pPr>
          </w:p>
        </w:tc>
      </w:tr>
      <w:tr w:rsidR="00261D8E" w:rsidRPr="007F5131" w14:paraId="06A7FBC0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C35D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31.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A8E1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8D98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EB29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Stary Karolew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71A5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Stary </w:t>
            </w:r>
            <w:r w:rsidRPr="007F5131">
              <w:rPr>
                <w:rFonts w:cs="Times New Roman"/>
              </w:rPr>
              <w:t>Karolew 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92A68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CAC3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4859FF87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19D9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32.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75D1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BB7F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C57F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Stary Karolew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685C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Stary Karolew II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7EDC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AB3A1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15CFC30A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CC84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33.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CAE7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powiatowa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D5D60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4614 P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C3FF6B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Gać Kaliska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A9A0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Gać Kaliska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6365E4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8BEE3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1E6A9B3F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A0F6D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34.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EBCA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gminna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88718" w14:textId="77777777" w:rsidR="00261D8E" w:rsidRPr="007F5131" w:rsidRDefault="00261D8E">
            <w:pPr>
              <w:pStyle w:val="TableContents"/>
              <w:rPr>
                <w:rFonts w:cs="Times New Roma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B38C8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Dąbrowa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38EC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Dąbrowa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86F4A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murowana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20FF2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lewa</w:t>
            </w:r>
          </w:p>
        </w:tc>
      </w:tr>
      <w:tr w:rsidR="00261D8E" w:rsidRPr="007F5131" w14:paraId="65135C0A" w14:textId="77777777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292AE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35.</w:t>
            </w:r>
          </w:p>
        </w:tc>
        <w:tc>
          <w:tcPr>
            <w:tcW w:w="13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21265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gminna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8B032" w14:textId="77777777" w:rsidR="00261D8E" w:rsidRPr="007F5131" w:rsidRDefault="00261D8E">
            <w:pPr>
              <w:pStyle w:val="TableContents"/>
              <w:rPr>
                <w:rFonts w:cs="Times New Roma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C193F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Dąbrowa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170BC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Dąbrowa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EB709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>Wiata oszklona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0ACD6" w14:textId="77777777" w:rsidR="00261D8E" w:rsidRPr="007F5131" w:rsidRDefault="003848B2">
            <w:pPr>
              <w:pStyle w:val="TableContents"/>
              <w:rPr>
                <w:rFonts w:cs="Times New Roman"/>
              </w:rPr>
            </w:pPr>
            <w:r w:rsidRPr="007F5131">
              <w:rPr>
                <w:rFonts w:cs="Times New Roman"/>
              </w:rPr>
              <w:t xml:space="preserve">lewa </w:t>
            </w:r>
          </w:p>
        </w:tc>
      </w:tr>
    </w:tbl>
    <w:p w14:paraId="32BEE4B8" w14:textId="77777777" w:rsidR="00261D8E" w:rsidRPr="007F5131" w:rsidRDefault="00261D8E">
      <w:pPr>
        <w:pStyle w:val="Standard"/>
        <w:rPr>
          <w:rFonts w:cs="Times New Roman"/>
        </w:rPr>
      </w:pPr>
    </w:p>
    <w:sectPr w:rsidR="00261D8E" w:rsidRPr="007F5131">
      <w:pgSz w:w="11906" w:h="16838"/>
      <w:pgMar w:top="567" w:right="1134" w:bottom="426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2A60D" w14:textId="77777777" w:rsidR="003848B2" w:rsidRDefault="003848B2">
      <w:r>
        <w:separator/>
      </w:r>
    </w:p>
  </w:endnote>
  <w:endnote w:type="continuationSeparator" w:id="0">
    <w:p w14:paraId="721E3229" w14:textId="77777777" w:rsidR="003848B2" w:rsidRDefault="0038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76DB5" w14:textId="77777777" w:rsidR="003848B2" w:rsidRDefault="003848B2">
      <w:r>
        <w:rPr>
          <w:color w:val="000000"/>
        </w:rPr>
        <w:separator/>
      </w:r>
    </w:p>
  </w:footnote>
  <w:footnote w:type="continuationSeparator" w:id="0">
    <w:p w14:paraId="11C4CC47" w14:textId="77777777" w:rsidR="003848B2" w:rsidRDefault="00384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61D8E"/>
    <w:rsid w:val="00261D8E"/>
    <w:rsid w:val="003848B2"/>
    <w:rsid w:val="007F5131"/>
    <w:rsid w:val="008E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97E23"/>
  <w15:docId w15:val="{EDE6520A-F1DA-458D-832F-F16F3821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  <w:style w:type="paragraph" w:styleId="Tekstdymka">
    <w:name w:val="Balloon Text"/>
    <w:basedOn w:val="Normalny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  <w:szCs w:val="16"/>
    </w:rPr>
  </w:style>
  <w:style w:type="character" w:styleId="Numerwiersza">
    <w:name w:val="line number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2133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Drozdowski</dc:creator>
  <cp:lastModifiedBy>Ewa Sobczyńska</cp:lastModifiedBy>
  <cp:revision>3</cp:revision>
  <cp:lastPrinted>2019-04-09T11:50:00Z</cp:lastPrinted>
  <dcterms:created xsi:type="dcterms:W3CDTF">2020-11-10T07:51:00Z</dcterms:created>
  <dcterms:modified xsi:type="dcterms:W3CDTF">2020-11-10T07:53:00Z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